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20B0" w14:textId="77777777" w:rsidR="00135344" w:rsidRDefault="00135344" w:rsidP="00135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ALYN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3334EE75" w14:textId="77777777" w:rsidR="00135344" w:rsidRDefault="00135344" w:rsidP="00135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 Acolyte.</w:t>
      </w:r>
    </w:p>
    <w:p w14:paraId="10ACD546" w14:textId="77777777" w:rsidR="00135344" w:rsidRDefault="00135344" w:rsidP="00135344">
      <w:pPr>
        <w:pStyle w:val="NoSpacing"/>
        <w:rPr>
          <w:rFonts w:cs="Times New Roman"/>
          <w:szCs w:val="24"/>
        </w:rPr>
      </w:pPr>
    </w:p>
    <w:p w14:paraId="517E9EF1" w14:textId="77777777" w:rsidR="00135344" w:rsidRDefault="00135344" w:rsidP="00135344">
      <w:pPr>
        <w:pStyle w:val="NoSpacing"/>
        <w:rPr>
          <w:rFonts w:cs="Times New Roman"/>
          <w:szCs w:val="24"/>
        </w:rPr>
      </w:pPr>
    </w:p>
    <w:p w14:paraId="01A46C74" w14:textId="77777777" w:rsidR="00135344" w:rsidRDefault="00135344" w:rsidP="00135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Mar.1412</w:t>
      </w:r>
      <w:r>
        <w:rPr>
          <w:rFonts w:cs="Times New Roman"/>
          <w:szCs w:val="24"/>
        </w:rPr>
        <w:tab/>
        <w:t>He was ordained acolyte.</w:t>
      </w:r>
    </w:p>
    <w:p w14:paraId="1BE15D02" w14:textId="77777777" w:rsidR="00135344" w:rsidRDefault="00135344" w:rsidP="00135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pp.439 and 426)</w:t>
      </w:r>
    </w:p>
    <w:p w14:paraId="2FB9D86A" w14:textId="77777777" w:rsidR="00135344" w:rsidRDefault="00135344" w:rsidP="00135344">
      <w:pPr>
        <w:pStyle w:val="NoSpacing"/>
        <w:rPr>
          <w:rFonts w:cs="Times New Roman"/>
          <w:szCs w:val="24"/>
        </w:rPr>
      </w:pPr>
    </w:p>
    <w:p w14:paraId="07B032D1" w14:textId="77777777" w:rsidR="00135344" w:rsidRDefault="00135344" w:rsidP="00135344">
      <w:pPr>
        <w:pStyle w:val="NoSpacing"/>
        <w:rPr>
          <w:rFonts w:cs="Times New Roman"/>
          <w:szCs w:val="24"/>
        </w:rPr>
      </w:pPr>
    </w:p>
    <w:p w14:paraId="0D9A1EA9" w14:textId="77777777" w:rsidR="00135344" w:rsidRDefault="00135344" w:rsidP="00135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2023</w:t>
      </w:r>
    </w:p>
    <w:p w14:paraId="3D7988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1612F" w14:textId="77777777" w:rsidR="00135344" w:rsidRDefault="00135344" w:rsidP="009139A6">
      <w:r>
        <w:separator/>
      </w:r>
    </w:p>
  </w:endnote>
  <w:endnote w:type="continuationSeparator" w:id="0">
    <w:p w14:paraId="0EB5CCF2" w14:textId="77777777" w:rsidR="00135344" w:rsidRDefault="001353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660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CB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BB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C5F3" w14:textId="77777777" w:rsidR="00135344" w:rsidRDefault="00135344" w:rsidP="009139A6">
      <w:r>
        <w:separator/>
      </w:r>
    </w:p>
  </w:footnote>
  <w:footnote w:type="continuationSeparator" w:id="0">
    <w:p w14:paraId="0267C77D" w14:textId="77777777" w:rsidR="00135344" w:rsidRDefault="001353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70E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79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E4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44"/>
    <w:rsid w:val="000666E0"/>
    <w:rsid w:val="0013534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BC415"/>
  <w15:chartTrackingRefBased/>
  <w15:docId w15:val="{F4134E70-EF60-4AD6-8008-A3DD162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2023-03-30T20:15:00Z</dcterms:created>
  <dcterms:modified xsi:type="dcterms:W3CDTF">2023-03-30T20:16:00Z</dcterms:modified>
</cp:coreProperties>
</file>